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B1E07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31CBD2D4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Tanner (possibly a taverner).</w:t>
      </w:r>
    </w:p>
    <w:p w14:paraId="7363D226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1F26A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DBB07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Burmayster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4 others.</w:t>
      </w:r>
    </w:p>
    <w:p w14:paraId="6E3CD24F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65C30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5D0794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F87B61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A1FE12" w14:textId="77777777" w:rsidR="000E7BF4" w:rsidRDefault="000E7BF4" w:rsidP="000E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46951D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CB24" w14:textId="77777777" w:rsidR="000E7BF4" w:rsidRDefault="000E7BF4" w:rsidP="009139A6">
      <w:r>
        <w:separator/>
      </w:r>
    </w:p>
  </w:endnote>
  <w:endnote w:type="continuationSeparator" w:id="0">
    <w:p w14:paraId="70A52832" w14:textId="77777777" w:rsidR="000E7BF4" w:rsidRDefault="000E7B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17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1D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A0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CEABE" w14:textId="77777777" w:rsidR="000E7BF4" w:rsidRDefault="000E7BF4" w:rsidP="009139A6">
      <w:r>
        <w:separator/>
      </w:r>
    </w:p>
  </w:footnote>
  <w:footnote w:type="continuationSeparator" w:id="0">
    <w:p w14:paraId="300D200B" w14:textId="77777777" w:rsidR="000E7BF4" w:rsidRDefault="000E7B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59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17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01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F4"/>
    <w:rsid w:val="000666E0"/>
    <w:rsid w:val="000E7BF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7D6B8"/>
  <w15:chartTrackingRefBased/>
  <w15:docId w15:val="{23090A93-86F2-4150-BA59-2C9236F3B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7B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2022-09-17T19:24:00Z</dcterms:created>
  <dcterms:modified xsi:type="dcterms:W3CDTF">2022-09-17T19:24:00Z</dcterms:modified>
</cp:coreProperties>
</file>